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6A2E" w:rsidRDefault="001F6A2E" w:rsidP="007D687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252pt;margin-top:-36pt;width:240pt;height:89pt;z-index:251658240;visibility:visible">
            <v:imagedata r:id="rId5" o:title="" croptop="11171f" cropbottom="32231f" cropleft="27334f" cropright="4494f"/>
          </v:shape>
        </w:pict>
      </w:r>
    </w:p>
    <w:p w:rsidR="001F6A2E" w:rsidRDefault="001F6A2E" w:rsidP="007D6878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6A2E" w:rsidRDefault="001F6A2E" w:rsidP="00C650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6A2E" w:rsidRDefault="001F6A2E" w:rsidP="00C650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6A2E" w:rsidRPr="009B73F4" w:rsidRDefault="001F6A2E" w:rsidP="00C650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УСТАВ Д</w:t>
      </w:r>
      <w:bookmarkStart w:id="0" w:name="_GoBack"/>
      <w:bookmarkEnd w:id="0"/>
      <w:r w:rsidRPr="009B73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ЕТСКОЙ ОРГАНИЗАЦИИ</w:t>
      </w:r>
    </w:p>
    <w:p w:rsidR="001F6A2E" w:rsidRPr="009B73F4" w:rsidRDefault="001F6A2E" w:rsidP="00C650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«Школьная дума»</w:t>
      </w:r>
    </w:p>
    <w:p w:rsidR="001F6A2E" w:rsidRPr="009B73F4" w:rsidRDefault="001F6A2E" w:rsidP="00C650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МБОУ  «Аксубаевский лицей», п.г.т. Аксубаево</w:t>
      </w:r>
    </w:p>
    <w:p w:rsidR="001F6A2E" w:rsidRPr="009B73F4" w:rsidRDefault="001F6A2E" w:rsidP="00C6509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6A2E" w:rsidRPr="009B73F4" w:rsidRDefault="001F6A2E" w:rsidP="00C6509B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1. Общие положения</w:t>
      </w:r>
    </w:p>
    <w:p w:rsidR="001F6A2E" w:rsidRPr="009B73F4" w:rsidRDefault="001F6A2E" w:rsidP="00C6509B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Детская общественная организация «Школьная дума»  - добровольная, самодеятельная общественная организация детей и взрослых.</w:t>
      </w:r>
    </w:p>
    <w:p w:rsidR="001F6A2E" w:rsidRPr="009B73F4" w:rsidRDefault="001F6A2E" w:rsidP="00C6509B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Детская организация  «Школьная дума» помогает в активизации общественной, нравственной и творческой деятельности учащихся.</w:t>
      </w:r>
    </w:p>
    <w:p w:rsidR="001F6A2E" w:rsidRPr="009B73F4" w:rsidRDefault="001F6A2E" w:rsidP="00C6509B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В состав детской организации «Школьная дума» входят учащиеся 5-11 классов и учащиеся 1-4 классов в рамках организации «Мирас».</w:t>
      </w:r>
    </w:p>
    <w:p w:rsidR="001F6A2E" w:rsidRPr="009B73F4" w:rsidRDefault="001F6A2E" w:rsidP="00C6509B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Структура детской организации представлена  работой Школьной Думы и  советов.</w:t>
      </w:r>
    </w:p>
    <w:p w:rsidR="001F6A2E" w:rsidRPr="009B73F4" w:rsidRDefault="001F6A2E" w:rsidP="00C6509B">
      <w:pPr>
        <w:numPr>
          <w:ilvl w:val="1"/>
          <w:numId w:val="9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Представители Школьной Думы  входят в состав школьного самоуправления на положении его равноправных членов.</w:t>
      </w:r>
    </w:p>
    <w:p w:rsidR="001F6A2E" w:rsidRPr="009B73F4" w:rsidRDefault="001F6A2E" w:rsidP="00C650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                        </w:t>
      </w:r>
    </w:p>
    <w:p w:rsidR="001F6A2E" w:rsidRPr="009B73F4" w:rsidRDefault="001F6A2E" w:rsidP="00C650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                        2. Цели и задачи:</w:t>
      </w:r>
    </w:p>
    <w:p w:rsidR="001F6A2E" w:rsidRPr="009B73F4" w:rsidRDefault="001F6A2E" w:rsidP="00C6509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Пробуждение в детях  внутренней потребности к самосовершенствованию, развитию творческих способностей учащихся.</w:t>
      </w:r>
    </w:p>
    <w:p w:rsidR="001F6A2E" w:rsidRPr="009B73F4" w:rsidRDefault="001F6A2E" w:rsidP="00C6509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Утверждение нравственных целей, воспитание патриотизма</w:t>
      </w:r>
    </w:p>
    <w:p w:rsidR="001F6A2E" w:rsidRPr="009B73F4" w:rsidRDefault="001F6A2E" w:rsidP="00C6509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Организация работы по месту жительства.</w:t>
      </w:r>
    </w:p>
    <w:p w:rsidR="001F6A2E" w:rsidRPr="009B73F4" w:rsidRDefault="001F6A2E" w:rsidP="00C6509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Проведение лагерей, походов и экскурсий.</w:t>
      </w:r>
    </w:p>
    <w:p w:rsidR="001F6A2E" w:rsidRPr="009B73F4" w:rsidRDefault="001F6A2E" w:rsidP="00C6509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Пропаганда здорового образа жизни.</w:t>
      </w:r>
    </w:p>
    <w:p w:rsidR="001F6A2E" w:rsidRPr="009B73F4" w:rsidRDefault="001F6A2E" w:rsidP="00C6509B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Привлечение общественного внимания к проблемам детского и подросткового движения.</w:t>
      </w:r>
    </w:p>
    <w:p w:rsidR="001F6A2E" w:rsidRPr="009B73F4" w:rsidRDefault="001F6A2E" w:rsidP="00C6509B"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</w:t>
      </w: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3. Условия приёма в организацию.</w:t>
      </w:r>
    </w:p>
    <w:p w:rsidR="001F6A2E" w:rsidRPr="009B73F4" w:rsidRDefault="001F6A2E" w:rsidP="00C6509B">
      <w:pPr>
        <w:spacing w:after="0" w:line="240" w:lineRule="auto"/>
        <w:ind w:left="540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Вступить в детскую организацию «Школьная дума» могут все желающие мальчики и девочки, обучающиеся с МБОУ «Аксубаевский лицей». Приём проводится добровольно и индивидуально.</w:t>
      </w:r>
    </w:p>
    <w:p w:rsidR="001F6A2E" w:rsidRPr="009B73F4" w:rsidRDefault="001F6A2E" w:rsidP="00C6509B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        4.  Права и обязанности</w:t>
      </w:r>
      <w:r w:rsidRPr="009B73F4">
        <w:rPr>
          <w:rFonts w:ascii="Verdana" w:hAnsi="Verdana" w:cs="Verdana"/>
          <w:b/>
          <w:bCs/>
          <w:i/>
          <w:iCs/>
          <w:sz w:val="32"/>
          <w:szCs w:val="32"/>
          <w:lang w:eastAsia="ru-RU"/>
        </w:rPr>
        <w:t xml:space="preserve"> </w:t>
      </w: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членов организации.</w:t>
      </w:r>
    </w:p>
    <w:p w:rsidR="001F6A2E" w:rsidRPr="009B73F4" w:rsidRDefault="001F6A2E" w:rsidP="00C6509B">
      <w:pPr>
        <w:spacing w:before="100" w:beforeAutospacing="1" w:after="100" w:afterAutospacing="1" w:line="240" w:lineRule="auto"/>
        <w:ind w:left="2520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Член организации имеет право:</w:t>
      </w:r>
    </w:p>
    <w:p w:rsidR="001F6A2E" w:rsidRPr="009B73F4" w:rsidRDefault="001F6A2E" w:rsidP="00C6509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вносить предложения по любому вопросу жизни и деятельности школы; требовать обсуждения конкретного вопроса; </w:t>
      </w:r>
    </w:p>
    <w:p w:rsidR="001F6A2E" w:rsidRPr="009B73F4" w:rsidRDefault="001F6A2E" w:rsidP="00C6509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критиковать и высказывать свои оценки деятельности представителей администрации школы, учителей, школьных работников, любые органы самоуправления; </w:t>
      </w:r>
    </w:p>
    <w:p w:rsidR="001F6A2E" w:rsidRPr="009B73F4" w:rsidRDefault="001F6A2E" w:rsidP="00C6509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присутствовать на заседании педагогического совета, собраниях учащихся и их родителей, совещаниях при директоре.</w:t>
      </w:r>
      <w:r w:rsidRPr="009B73F4">
        <w:rPr>
          <w:rFonts w:ascii="Times New Roman" w:hAnsi="Times New Roman" w:cs="Times New Roman"/>
          <w:color w:val="000000"/>
          <w:sz w:val="32"/>
          <w:szCs w:val="32"/>
          <w:lang w:eastAsia="ru-RU"/>
        </w:rPr>
        <w:t xml:space="preserve"> </w:t>
      </w:r>
    </w:p>
    <w:p w:rsidR="001F6A2E" w:rsidRPr="009B73F4" w:rsidRDefault="001F6A2E" w:rsidP="00C6509B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color w:val="333333"/>
          <w:sz w:val="32"/>
          <w:szCs w:val="32"/>
          <w:lang w:eastAsia="ru-RU"/>
        </w:rPr>
        <w:t xml:space="preserve">                               </w:t>
      </w:r>
      <w:r w:rsidRPr="009B73F4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 Член организации обязан:</w:t>
      </w:r>
    </w:p>
    <w:p w:rsidR="001F6A2E" w:rsidRPr="009B73F4" w:rsidRDefault="001F6A2E" w:rsidP="00C6509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Соблюдать Устав детской организации; </w:t>
      </w:r>
    </w:p>
    <w:p w:rsidR="001F6A2E" w:rsidRPr="009B73F4" w:rsidRDefault="001F6A2E" w:rsidP="00C6509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i/>
          <w:iCs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Пропагандировать деятельность детской организации; </w:t>
      </w:r>
    </w:p>
    <w:p w:rsidR="001F6A2E" w:rsidRPr="009B73F4" w:rsidRDefault="001F6A2E" w:rsidP="00C6509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Своими делами способствовать повышению авторитета детской организации; </w:t>
      </w:r>
    </w:p>
    <w:p w:rsidR="001F6A2E" w:rsidRPr="009B73F4" w:rsidRDefault="001F6A2E" w:rsidP="00C6509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Выполнять решения Школьной Думы детской организации; </w:t>
      </w:r>
    </w:p>
    <w:p w:rsidR="001F6A2E" w:rsidRPr="009B73F4" w:rsidRDefault="001F6A2E" w:rsidP="00C6509B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Член совета обязан проявлять активность, творческий подход и ответственное отношение к чужому мнению. </w:t>
      </w:r>
    </w:p>
    <w:p w:rsidR="001F6A2E" w:rsidRPr="009B73F4" w:rsidRDefault="001F6A2E" w:rsidP="00C6509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</w:t>
      </w:r>
      <w:r w:rsidRPr="009B73F4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 xml:space="preserve"> 5. Направления деятельности организации:</w:t>
      </w:r>
    </w:p>
    <w:p w:rsidR="001F6A2E" w:rsidRPr="009B73F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Героико-патриотическое «Поклонимся великим тем годам!»</w:t>
      </w: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1F6A2E" w:rsidRPr="009B73F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Военно-патриотическое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</w:t>
      </w: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мое Отечество» </w:t>
      </w:r>
    </w:p>
    <w:p w:rsidR="001F6A2E" w:rsidRPr="009B73F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Трудовое и профориентационное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Мир профессий</w:t>
      </w: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1F6A2E" w:rsidRPr="009B73F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Эколого-краеведческое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Цвети, Земля</w:t>
      </w: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1F6A2E" w:rsidRPr="009B73F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Спортивно-оздоровительное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Здоровое поколение</w:t>
      </w: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</w:p>
    <w:p w:rsidR="001F6A2E" w:rsidRPr="00D8140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Профилактика правонарушений «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Права детства</w:t>
      </w: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1F6A2E" w:rsidRPr="00D8140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Духовно-нравственное «Спешите делать добро»</w:t>
      </w:r>
    </w:p>
    <w:p w:rsidR="001F6A2E" w:rsidRPr="00D8140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Профилактика дорожно-транспортного травматизма «Безопасная дорога»</w:t>
      </w:r>
    </w:p>
    <w:p w:rsidR="001F6A2E" w:rsidRPr="009B73F4" w:rsidRDefault="001F6A2E" w:rsidP="00C6509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Профилактика антитеррористической и противопожарной безопасности «Безопасность жизнедеятельности» </w:t>
      </w:r>
    </w:p>
    <w:p w:rsidR="001F6A2E" w:rsidRPr="009B73F4" w:rsidRDefault="001F6A2E" w:rsidP="00C6509B">
      <w:pPr>
        <w:spacing w:before="100" w:beforeAutospacing="1" w:after="100" w:afterAutospacing="1" w:line="240" w:lineRule="auto"/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</w:t>
      </w:r>
      <w:r w:rsidRPr="009B73F4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6. </w:t>
      </w:r>
      <w:r w:rsidRPr="009B73F4">
        <w:rPr>
          <w:rFonts w:ascii="Times New Roman" w:hAnsi="Times New Roman" w:cs="Times New Roman"/>
          <w:b/>
          <w:bCs/>
          <w:i/>
          <w:iCs/>
          <w:color w:val="000000"/>
          <w:sz w:val="32"/>
          <w:szCs w:val="32"/>
          <w:lang w:eastAsia="ru-RU"/>
        </w:rPr>
        <w:t>Организация работы.</w:t>
      </w:r>
    </w:p>
    <w:p w:rsidR="001F6A2E" w:rsidRPr="009B73F4" w:rsidRDefault="001F6A2E" w:rsidP="00C6509B">
      <w:pPr>
        <w:autoSpaceDE w:val="0"/>
        <w:autoSpaceDN w:val="0"/>
        <w:adjustRightInd w:val="0"/>
        <w:spacing w:before="4" w:after="0" w:line="240" w:lineRule="auto"/>
        <w:ind w:left="9" w:right="394" w:firstLine="364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Вся деятельность школьной думы отражается в газете «Вести школьные »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456" w:right="1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Дума имеет свою эмблему. 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19" w:right="989" w:firstLine="436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Вся деятельность республики проходит под девизом: «Мечтать, дерзать, творить, зачем иначе жить»! Успешным условием реализации программы является  плодотворная работа советов «Школьной думы».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19" w:right="989" w:firstLine="436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2832" w:right="10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Комитет «Образования». 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right="557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Работает под девизом: «Знание только тогда знание, когда оно приобретено усилиями своей мысли». 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right="557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numPr>
          <w:ilvl w:val="0"/>
          <w:numId w:val="3"/>
        </w:numPr>
        <w:autoSpaceDE w:val="0"/>
        <w:autoSpaceDN w:val="0"/>
        <w:adjustRightInd w:val="0"/>
        <w:spacing w:before="4" w:after="0" w:line="240" w:lineRule="auto"/>
        <w:ind w:right="2357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Планирует, готовит и проводит общественно-познавательные игры. </w:t>
      </w:r>
    </w:p>
    <w:p w:rsidR="001F6A2E" w:rsidRPr="009B73F4" w:rsidRDefault="001F6A2E" w:rsidP="00C650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0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Ведёт учёт успеваемости классных коллективов школы. </w:t>
      </w:r>
    </w:p>
    <w:p w:rsidR="001F6A2E" w:rsidRPr="009B73F4" w:rsidRDefault="001F6A2E" w:rsidP="00C6509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right="10"/>
        <w:rPr>
          <w:rFonts w:ascii="Times New Roman" w:hAnsi="Times New Roman" w:cs="Times New Roman"/>
          <w:sz w:val="28"/>
          <w:szCs w:val="28"/>
          <w:lang w:val="en-US"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Организует общественные конкурсы</w:t>
      </w:r>
      <w:r w:rsidRPr="009B73F4">
        <w:rPr>
          <w:rFonts w:ascii="Times New Roman" w:hAnsi="Times New Roman" w:cs="Times New Roman"/>
          <w:sz w:val="28"/>
          <w:szCs w:val="28"/>
          <w:lang w:val="en-US" w:eastAsia="ru-RU"/>
        </w:rPr>
        <w:t xml:space="preserve">. 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360" w:right="10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Комитет «Информации».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364" w:right="413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Работает под девизом: «Что написано пером не вырубишь топором». 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364" w:right="41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numPr>
          <w:ilvl w:val="0"/>
          <w:numId w:val="4"/>
        </w:numPr>
        <w:autoSpaceDE w:val="0"/>
        <w:autoSpaceDN w:val="0"/>
        <w:adjustRightInd w:val="0"/>
        <w:spacing w:before="9" w:after="0" w:line="240" w:lineRule="auto"/>
        <w:ind w:right="1604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Формирует навыки отражения положительных и отрицательных сторон школьной жизни. </w:t>
      </w:r>
    </w:p>
    <w:p w:rsidR="001F6A2E" w:rsidRPr="009B73F4" w:rsidRDefault="001F6A2E" w:rsidP="00C6509B">
      <w:pPr>
        <w:numPr>
          <w:ilvl w:val="0"/>
          <w:numId w:val="4"/>
        </w:numPr>
        <w:autoSpaceDE w:val="0"/>
        <w:autoSpaceDN w:val="0"/>
        <w:adjustRightInd w:val="0"/>
        <w:spacing w:before="14" w:after="0" w:line="240" w:lineRule="auto"/>
        <w:ind w:right="1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Информирует о событиях в мире, об интересных фактах из жизни школы. </w:t>
      </w:r>
    </w:p>
    <w:p w:rsidR="001F6A2E" w:rsidRPr="009B73F4" w:rsidRDefault="001F6A2E" w:rsidP="00C6509B">
      <w:pPr>
        <w:numPr>
          <w:ilvl w:val="0"/>
          <w:numId w:val="4"/>
        </w:numPr>
        <w:autoSpaceDE w:val="0"/>
        <w:autoSpaceDN w:val="0"/>
        <w:adjustRightInd w:val="0"/>
        <w:spacing w:before="14" w:after="0" w:line="240" w:lineRule="auto"/>
        <w:ind w:right="658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Организует конкурсы на лучшую статью в газету и их проведение. </w:t>
      </w:r>
    </w:p>
    <w:p w:rsidR="001F6A2E" w:rsidRPr="009B73F4" w:rsidRDefault="001F6A2E" w:rsidP="00C6509B">
      <w:pPr>
        <w:numPr>
          <w:ilvl w:val="0"/>
          <w:numId w:val="4"/>
        </w:numPr>
        <w:autoSpaceDE w:val="0"/>
        <w:autoSpaceDN w:val="0"/>
        <w:adjustRightInd w:val="0"/>
        <w:spacing w:before="4" w:after="0" w:line="240" w:lineRule="auto"/>
        <w:ind w:right="2410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Подбирает материалы для газеты, работает с корреспондентами из классов. </w:t>
      </w:r>
    </w:p>
    <w:p w:rsidR="001F6A2E" w:rsidRPr="009B73F4" w:rsidRDefault="001F6A2E" w:rsidP="00C6509B">
      <w:pPr>
        <w:autoSpaceDE w:val="0"/>
        <w:autoSpaceDN w:val="0"/>
        <w:adjustRightInd w:val="0"/>
        <w:spacing w:before="4" w:after="0" w:line="240" w:lineRule="auto"/>
        <w:ind w:left="360" w:right="241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Комитет «Культуры».</w:t>
      </w:r>
    </w:p>
    <w:p w:rsidR="001F6A2E" w:rsidRPr="009B73F4" w:rsidRDefault="001F6A2E" w:rsidP="00C6509B">
      <w:pPr>
        <w:autoSpaceDE w:val="0"/>
        <w:autoSpaceDN w:val="0"/>
        <w:adjustRightInd w:val="0"/>
        <w:spacing w:before="4" w:after="0" w:line="240" w:lineRule="auto"/>
        <w:ind w:left="364" w:right="581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Работает под девизом: «Не мерьте себя малою мерою, но лучшею».</w:t>
      </w:r>
    </w:p>
    <w:p w:rsidR="001F6A2E" w:rsidRPr="009B73F4" w:rsidRDefault="001F6A2E" w:rsidP="00C6509B">
      <w:pPr>
        <w:autoSpaceDE w:val="0"/>
        <w:autoSpaceDN w:val="0"/>
        <w:adjustRightInd w:val="0"/>
        <w:spacing w:before="4" w:after="0" w:line="240" w:lineRule="auto"/>
        <w:ind w:left="360" w:right="581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numPr>
          <w:ilvl w:val="0"/>
          <w:numId w:val="5"/>
        </w:numPr>
        <w:autoSpaceDE w:val="0"/>
        <w:autoSpaceDN w:val="0"/>
        <w:adjustRightInd w:val="0"/>
        <w:spacing w:before="9" w:after="0" w:line="240" w:lineRule="auto"/>
        <w:ind w:right="130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Планирует, организует и проводит коллективные творческие дела, внеклассные и внешкольные мероприятия. </w:t>
      </w:r>
    </w:p>
    <w:p w:rsidR="001F6A2E" w:rsidRPr="009B73F4" w:rsidRDefault="001F6A2E" w:rsidP="00C6509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051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Организует творческую деятельность в сфере нравственного,      духовного, гражданского воспитания. </w:t>
      </w:r>
    </w:p>
    <w:p w:rsidR="001F6A2E" w:rsidRPr="009B73F4" w:rsidRDefault="001F6A2E" w:rsidP="00C6509B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051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 Ведёт учёт и разрабатывает систему поощрений достижений учащихся. </w:t>
      </w:r>
    </w:p>
    <w:p w:rsidR="001F6A2E" w:rsidRPr="009B73F4" w:rsidRDefault="001F6A2E" w:rsidP="00C6509B">
      <w:pPr>
        <w:numPr>
          <w:ilvl w:val="0"/>
          <w:numId w:val="5"/>
        </w:numPr>
        <w:autoSpaceDE w:val="0"/>
        <w:autoSpaceDN w:val="0"/>
        <w:adjustRightInd w:val="0"/>
        <w:spacing w:before="4" w:after="0" w:line="240" w:lineRule="auto"/>
        <w:ind w:right="375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Совершенствует систему ученического самоуправления школы. </w:t>
      </w:r>
    </w:p>
    <w:p w:rsidR="001F6A2E" w:rsidRPr="009B73F4" w:rsidRDefault="001F6A2E" w:rsidP="00C6509B">
      <w:pPr>
        <w:numPr>
          <w:ilvl w:val="0"/>
          <w:numId w:val="5"/>
        </w:numPr>
        <w:autoSpaceDE w:val="0"/>
        <w:autoSpaceDN w:val="0"/>
        <w:adjustRightInd w:val="0"/>
        <w:spacing w:before="4" w:after="0" w:line="240" w:lineRule="auto"/>
        <w:ind w:right="375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Содействует становлению традиций школы. </w:t>
      </w:r>
    </w:p>
    <w:p w:rsidR="001F6A2E" w:rsidRPr="009B73F4" w:rsidRDefault="001F6A2E" w:rsidP="00C6509B">
      <w:pPr>
        <w:numPr>
          <w:ilvl w:val="0"/>
          <w:numId w:val="5"/>
        </w:numPr>
        <w:autoSpaceDE w:val="0"/>
        <w:autoSpaceDN w:val="0"/>
        <w:adjustRightInd w:val="0"/>
        <w:spacing w:before="4" w:after="0" w:line="240" w:lineRule="auto"/>
        <w:ind w:right="1181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 Развивает творческие способности и возможности учащихся школы,   способствует самовыражению и самоутверждению учащихся. </w:t>
      </w:r>
    </w:p>
    <w:p w:rsidR="001F6A2E" w:rsidRPr="009B73F4" w:rsidRDefault="001F6A2E" w:rsidP="00C6509B">
      <w:pPr>
        <w:autoSpaceDE w:val="0"/>
        <w:autoSpaceDN w:val="0"/>
        <w:adjustRightInd w:val="0"/>
        <w:spacing w:before="4" w:after="0" w:line="240" w:lineRule="auto"/>
        <w:ind w:right="1181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                           </w:t>
      </w: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Комитет «Спорта и здоровья». 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5" w:right="562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     Работает под девизом: «Движение - пульсирующая сила бытия». </w:t>
      </w:r>
    </w:p>
    <w:p w:rsidR="001F6A2E" w:rsidRPr="009B73F4" w:rsidRDefault="001F6A2E" w:rsidP="00C6509B">
      <w:pPr>
        <w:autoSpaceDE w:val="0"/>
        <w:autoSpaceDN w:val="0"/>
        <w:adjustRightInd w:val="0"/>
        <w:spacing w:after="0" w:line="240" w:lineRule="auto"/>
        <w:ind w:left="5" w:right="562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956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Содействует организации спортивной деятельности школьного коллектива. </w:t>
      </w:r>
    </w:p>
    <w:p w:rsidR="001F6A2E" w:rsidRPr="009B73F4" w:rsidRDefault="001F6A2E" w:rsidP="00C6509B">
      <w:pPr>
        <w:numPr>
          <w:ilvl w:val="0"/>
          <w:numId w:val="6"/>
        </w:numPr>
        <w:autoSpaceDE w:val="0"/>
        <w:autoSpaceDN w:val="0"/>
        <w:adjustRightInd w:val="0"/>
        <w:spacing w:before="9" w:after="0" w:line="240" w:lineRule="auto"/>
        <w:ind w:right="1128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Формирует систему дополнительного образования спортивно - оздоровительного направления. </w:t>
      </w:r>
    </w:p>
    <w:p w:rsidR="001F6A2E" w:rsidRPr="009B73F4" w:rsidRDefault="001F6A2E" w:rsidP="00C6509B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right="380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Приобщает учащихся к спорту и физической культуре. </w:t>
      </w:r>
    </w:p>
    <w:p w:rsidR="001F6A2E" w:rsidRPr="009B73F4" w:rsidRDefault="001F6A2E" w:rsidP="00C6509B">
      <w:pPr>
        <w:numPr>
          <w:ilvl w:val="0"/>
          <w:numId w:val="6"/>
        </w:numPr>
        <w:autoSpaceDE w:val="0"/>
        <w:autoSpaceDN w:val="0"/>
        <w:adjustRightInd w:val="0"/>
        <w:spacing w:before="9" w:after="0" w:line="240" w:lineRule="auto"/>
        <w:ind w:right="1128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Планирует, проводит, организовывает спортивные мероприятия, игры, праздники. </w:t>
      </w:r>
    </w:p>
    <w:p w:rsidR="001F6A2E" w:rsidRPr="009B73F4" w:rsidRDefault="001F6A2E" w:rsidP="00C6509B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 xml:space="preserve">               </w:t>
      </w: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     Цели и задачи ДО«Мирас»:</w:t>
      </w:r>
    </w:p>
    <w:p w:rsidR="001F6A2E" w:rsidRPr="009B73F4" w:rsidRDefault="001F6A2E" w:rsidP="00C650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Развивать творческие способности уч-ся.</w:t>
      </w:r>
    </w:p>
    <w:p w:rsidR="001F6A2E" w:rsidRPr="009B73F4" w:rsidRDefault="001F6A2E" w:rsidP="00C6509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Воспитывать чувство коллективизма, вежливости, бережливости,           аккуратности.</w:t>
      </w:r>
    </w:p>
    <w:p w:rsidR="001F6A2E" w:rsidRPr="009B73F4" w:rsidRDefault="001F6A2E" w:rsidP="00C6509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Учить видеть красоту в окружающей действительности.</w:t>
      </w:r>
    </w:p>
    <w:p w:rsidR="001F6A2E" w:rsidRPr="009B73F4" w:rsidRDefault="001F6A2E" w:rsidP="00C6509B">
      <w:pPr>
        <w:numPr>
          <w:ilvl w:val="0"/>
          <w:numId w:val="7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Учить детей приносить радость другим и самим получать удовольствие   от своей работы.</w:t>
      </w:r>
    </w:p>
    <w:p w:rsidR="001F6A2E" w:rsidRPr="009B73F4" w:rsidRDefault="001F6A2E" w:rsidP="00C6509B">
      <w:pPr>
        <w:autoSpaceDE w:val="0"/>
        <w:autoSpaceDN w:val="0"/>
        <w:adjustRightInd w:val="0"/>
        <w:spacing w:before="14" w:after="0" w:line="240" w:lineRule="auto"/>
        <w:ind w:right="273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F6A2E" w:rsidRPr="009B73F4" w:rsidRDefault="001F6A2E" w:rsidP="00C6509B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 w:rsidRPr="009B73F4">
        <w:rPr>
          <w:rFonts w:ascii="Times New Roman" w:hAnsi="Times New Roman" w:cs="Times New Roman"/>
          <w:b/>
          <w:bCs/>
          <w:sz w:val="44"/>
          <w:szCs w:val="44"/>
          <w:lang w:eastAsia="ru-RU"/>
        </w:rPr>
        <w:t xml:space="preserve">                   </w:t>
      </w:r>
      <w:r w:rsidRPr="009B73F4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Детская организация призвана:</w:t>
      </w:r>
    </w:p>
    <w:p w:rsidR="001F6A2E" w:rsidRPr="009B73F4" w:rsidRDefault="001F6A2E" w:rsidP="00C6509B">
      <w:pPr>
        <w:spacing w:after="0" w:line="240" w:lineRule="auto"/>
        <w:ind w:left="72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1F6A2E" w:rsidRPr="009B73F4" w:rsidRDefault="001F6A2E" w:rsidP="00C650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удовлетворять разнообразные интересы детей;</w:t>
      </w:r>
    </w:p>
    <w:p w:rsidR="001F6A2E" w:rsidRPr="009B73F4" w:rsidRDefault="001F6A2E" w:rsidP="00C650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предоставить ребятам свободу выбора и смену деятельности;</w:t>
      </w:r>
    </w:p>
    <w:p w:rsidR="001F6A2E" w:rsidRPr="009B73F4" w:rsidRDefault="001F6A2E" w:rsidP="00C650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сделать досуговую деятельность управляемой, подчиненной целям  воспитания и самовоспитания;</w:t>
      </w:r>
    </w:p>
    <w:p w:rsidR="001F6A2E" w:rsidRPr="009B73F4" w:rsidRDefault="001F6A2E" w:rsidP="00C650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создать отношения сотрудничества и соуправления;</w:t>
      </w:r>
    </w:p>
    <w:p w:rsidR="001F6A2E" w:rsidRPr="009B73F4" w:rsidRDefault="001F6A2E" w:rsidP="00C650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осуществить индивидуальный подход;</w:t>
      </w:r>
    </w:p>
    <w:p w:rsidR="001F6A2E" w:rsidRPr="009B73F4" w:rsidRDefault="001F6A2E" w:rsidP="00C6509B">
      <w:pPr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9B73F4">
        <w:rPr>
          <w:rFonts w:ascii="Times New Roman" w:hAnsi="Times New Roman" w:cs="Times New Roman"/>
          <w:sz w:val="28"/>
          <w:szCs w:val="28"/>
          <w:lang w:eastAsia="ru-RU"/>
        </w:rPr>
        <w:t>развивать уверенность подростков в себе.</w:t>
      </w:r>
    </w:p>
    <w:p w:rsidR="001F6A2E" w:rsidRPr="009B73F4" w:rsidRDefault="001F6A2E" w:rsidP="00C6509B">
      <w:pPr>
        <w:spacing w:after="0" w:line="240" w:lineRule="auto"/>
        <w:rPr>
          <w:rFonts w:ascii="Times New Roman" w:hAnsi="Times New Roman" w:cs="Times New Roman"/>
          <w:b/>
          <w:bCs/>
          <w:sz w:val="72"/>
          <w:szCs w:val="72"/>
          <w:lang w:eastAsia="ru-RU"/>
        </w:rPr>
      </w:pPr>
    </w:p>
    <w:p w:rsidR="001F6A2E" w:rsidRDefault="001F6A2E"/>
    <w:sectPr w:rsidR="001F6A2E" w:rsidSect="00D027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FF5598"/>
    <w:multiLevelType w:val="multilevel"/>
    <w:tmpl w:val="DD62A746"/>
    <w:lvl w:ilvl="0">
      <w:start w:val="1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342E00EE"/>
    <w:multiLevelType w:val="hybridMultilevel"/>
    <w:tmpl w:val="AA6EC2A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49076156"/>
    <w:multiLevelType w:val="hybridMultilevel"/>
    <w:tmpl w:val="3B221B4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nsid w:val="497E3510"/>
    <w:multiLevelType w:val="multilevel"/>
    <w:tmpl w:val="C18482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abstractNum w:abstractNumId="4">
    <w:nsid w:val="5297282C"/>
    <w:multiLevelType w:val="hybridMultilevel"/>
    <w:tmpl w:val="9CC489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D862098"/>
    <w:multiLevelType w:val="hybridMultilevel"/>
    <w:tmpl w:val="4AB0D8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6B1E29C9"/>
    <w:multiLevelType w:val="hybridMultilevel"/>
    <w:tmpl w:val="7802613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71E7728F"/>
    <w:multiLevelType w:val="hybridMultilevel"/>
    <w:tmpl w:val="5E7E70F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63E79C2"/>
    <w:multiLevelType w:val="hybridMultilevel"/>
    <w:tmpl w:val="C99E2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>
    <w:nsid w:val="76D52AE5"/>
    <w:multiLevelType w:val="hybridMultilevel"/>
    <w:tmpl w:val="81E48442"/>
    <w:lvl w:ilvl="0" w:tplc="04190001">
      <w:start w:val="1"/>
      <w:numFmt w:val="bullet"/>
      <w:lvlText w:val=""/>
      <w:lvlJc w:val="left"/>
      <w:pPr>
        <w:tabs>
          <w:tab w:val="num" w:pos="1077"/>
        </w:tabs>
        <w:ind w:left="1077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cs="Wingdings" w:hint="default"/>
      </w:rPr>
    </w:lvl>
  </w:abstractNum>
  <w:abstractNum w:abstractNumId="10">
    <w:nsid w:val="7EDF1219"/>
    <w:multiLevelType w:val="hybridMultilevel"/>
    <w:tmpl w:val="181EAC0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10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B017F"/>
    <w:rsid w:val="001F6A2E"/>
    <w:rsid w:val="007D6878"/>
    <w:rsid w:val="00863036"/>
    <w:rsid w:val="009B017F"/>
    <w:rsid w:val="009B73F4"/>
    <w:rsid w:val="00C6509B"/>
    <w:rsid w:val="00D0278F"/>
    <w:rsid w:val="00D81404"/>
    <w:rsid w:val="00EE36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509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4</Pages>
  <Words>812</Words>
  <Characters>4632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Nastya</dc:creator>
  <cp:keywords/>
  <dc:description/>
  <cp:lastModifiedBy>Customer</cp:lastModifiedBy>
  <cp:revision>3</cp:revision>
  <dcterms:created xsi:type="dcterms:W3CDTF">2014-11-14T07:49:00Z</dcterms:created>
  <dcterms:modified xsi:type="dcterms:W3CDTF">2014-11-26T12:52:00Z</dcterms:modified>
</cp:coreProperties>
</file>